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02EE4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RAGILL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d.1470)</w:t>
      </w:r>
    </w:p>
    <w:p w14:paraId="5A13A5B0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Full Sutton, East Riding of Yorkshire.</w:t>
      </w:r>
    </w:p>
    <w:p w14:paraId="3EC82801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</w:p>
    <w:p w14:paraId="1FB38AC1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</w:p>
    <w:p w14:paraId="45DEC02A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Oct.1470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(W.Y.R. p.135)</w:t>
      </w:r>
    </w:p>
    <w:p w14:paraId="0D7EF1FD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</w:p>
    <w:p w14:paraId="5A162B82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</w:p>
    <w:p w14:paraId="1F9007B3" w14:textId="77777777" w:rsidR="0055303D" w:rsidRDefault="0055303D" w:rsidP="005530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4719A9B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F9D97" w14:textId="77777777" w:rsidR="0055303D" w:rsidRDefault="0055303D" w:rsidP="009139A6">
      <w:r>
        <w:separator/>
      </w:r>
    </w:p>
  </w:endnote>
  <w:endnote w:type="continuationSeparator" w:id="0">
    <w:p w14:paraId="64C4F0F4" w14:textId="77777777" w:rsidR="0055303D" w:rsidRDefault="005530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06A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F10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97F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073DF" w14:textId="77777777" w:rsidR="0055303D" w:rsidRDefault="0055303D" w:rsidP="009139A6">
      <w:r>
        <w:separator/>
      </w:r>
    </w:p>
  </w:footnote>
  <w:footnote w:type="continuationSeparator" w:id="0">
    <w:p w14:paraId="6C8A832A" w14:textId="77777777" w:rsidR="0055303D" w:rsidRDefault="005530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D87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1D9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630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3D"/>
    <w:rsid w:val="000666E0"/>
    <w:rsid w:val="002510B7"/>
    <w:rsid w:val="0055303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7A8E5"/>
  <w15:chartTrackingRefBased/>
  <w15:docId w15:val="{D459B4EC-37CD-4A1B-BE3E-52EF2E83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03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2021-07-12T20:39:00Z</dcterms:created>
  <dcterms:modified xsi:type="dcterms:W3CDTF">2021-07-12T20:40:00Z</dcterms:modified>
</cp:coreProperties>
</file>